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828F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15E659D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Dudley.</w:t>
      </w:r>
    </w:p>
    <w:p w14:paraId="7D6D24AE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50F96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3C862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76BB17BD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28A9A16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except Worcester, the taxes of a fifteenth and a tenth.</w:t>
      </w:r>
    </w:p>
    <w:p w14:paraId="1A45EB2D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075BE523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21447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80DA36" w14:textId="77777777" w:rsidR="00EC1B62" w:rsidRDefault="00EC1B62" w:rsidP="00EC1B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17F2D8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AEC9E" w14:textId="77777777" w:rsidR="00EC1B62" w:rsidRDefault="00EC1B62" w:rsidP="009139A6">
      <w:r>
        <w:separator/>
      </w:r>
    </w:p>
  </w:endnote>
  <w:endnote w:type="continuationSeparator" w:id="0">
    <w:p w14:paraId="27F24683" w14:textId="77777777" w:rsidR="00EC1B62" w:rsidRDefault="00EC1B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86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94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12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6417" w14:textId="77777777" w:rsidR="00EC1B62" w:rsidRDefault="00EC1B62" w:rsidP="009139A6">
      <w:r>
        <w:separator/>
      </w:r>
    </w:p>
  </w:footnote>
  <w:footnote w:type="continuationSeparator" w:id="0">
    <w:p w14:paraId="06D89B68" w14:textId="77777777" w:rsidR="00EC1B62" w:rsidRDefault="00EC1B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90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6C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AA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B6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1B6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F4EFE"/>
  <w15:chartTrackingRefBased/>
  <w15:docId w15:val="{084AAA41-8048-4712-A98C-E227561F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2021-11-02T07:37:00Z</dcterms:created>
  <dcterms:modified xsi:type="dcterms:W3CDTF">2021-11-02T07:38:00Z</dcterms:modified>
</cp:coreProperties>
</file>